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9C54AE" w:rsidR="0085747A" w:rsidP="00F46617" w:rsidRDefault="00997F14" w14:paraId="45550AA3" w14:textId="042299A8">
      <w:pPr>
        <w:spacing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F46617">
        <w:rPr>
          <w:rFonts w:ascii="Corbel" w:hAnsi="Corbel"/>
          <w:bCs/>
          <w:i/>
        </w:rPr>
        <w:t xml:space="preserve">Załącznik nr 1.5 do Zarządzenia Rektora UR  nr </w:t>
      </w:r>
      <w:r w:rsidR="00F46617">
        <w:rPr>
          <w:rFonts w:ascii="Corbel" w:hAnsi="Corbel"/>
          <w:bCs/>
          <w:i/>
        </w:rPr>
        <w:t>7</w:t>
      </w:r>
      <w:r w:rsidRPr="00E960BB" w:rsidR="00F46617">
        <w:rPr>
          <w:rFonts w:ascii="Corbel" w:hAnsi="Corbel"/>
          <w:bCs/>
          <w:i/>
        </w:rPr>
        <w:t>/20</w:t>
      </w:r>
      <w:r w:rsidR="00F46617">
        <w:rPr>
          <w:rFonts w:ascii="Corbel" w:hAnsi="Corbel"/>
          <w:bCs/>
          <w:i/>
        </w:rPr>
        <w:t>23</w:t>
      </w:r>
      <w:r w:rsidRPr="00F46617" w:rsidR="00F46617">
        <w:rPr>
          <w:rFonts w:ascii="Corbel" w:hAnsi="Corbel"/>
          <w:b/>
          <w:smallCaps/>
          <w:sz w:val="24"/>
          <w:szCs w:val="24"/>
        </w:rPr>
        <w:t xml:space="preserve"> </w:t>
      </w:r>
      <w:r w:rsidR="00F46617">
        <w:rPr>
          <w:rFonts w:ascii="Corbel" w:hAnsi="Corbel"/>
          <w:b/>
          <w:smallCaps/>
          <w:sz w:val="24"/>
          <w:szCs w:val="24"/>
        </w:rPr>
        <w:br/>
      </w:r>
      <w:r w:rsidR="00F46617">
        <w:rPr>
          <w:rFonts w:ascii="Corbel" w:hAnsi="Corbel"/>
          <w:b/>
          <w:smallCaps/>
          <w:sz w:val="24"/>
          <w:szCs w:val="24"/>
        </w:rPr>
        <w:br/>
      </w:r>
    </w:p>
    <w:p w:rsidR="000E0C45" w:rsidP="000E0C45" w:rsidRDefault="00F46617" w14:paraId="652FBFE4" w14:textId="3E6D843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  <w:r>
        <w:rPr>
          <w:rFonts w:ascii="Corbel" w:hAnsi="Corbel"/>
          <w:bCs/>
          <w:i/>
        </w:rPr>
        <w:br/>
      </w:r>
      <w:r w:rsidRPr="009C54AE" w:rsidR="0071620A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0E0C45">
        <w:rPr>
          <w:rFonts w:ascii="Corbel" w:hAnsi="Corbel"/>
          <w:i/>
          <w:smallCaps/>
          <w:sz w:val="24"/>
          <w:szCs w:val="24"/>
        </w:rPr>
        <w:t>202</w:t>
      </w:r>
      <w:r w:rsidR="00997A09">
        <w:rPr>
          <w:rFonts w:ascii="Corbel" w:hAnsi="Corbel"/>
          <w:i/>
          <w:smallCaps/>
          <w:sz w:val="24"/>
          <w:szCs w:val="24"/>
        </w:rPr>
        <w:t>3</w:t>
      </w:r>
      <w:r w:rsidR="000E0C45">
        <w:rPr>
          <w:rFonts w:ascii="Corbel" w:hAnsi="Corbel"/>
          <w:i/>
          <w:smallCaps/>
          <w:sz w:val="24"/>
          <w:szCs w:val="24"/>
        </w:rPr>
        <w:t>-202</w:t>
      </w:r>
      <w:r w:rsidR="00997A09">
        <w:rPr>
          <w:rFonts w:ascii="Corbel" w:hAnsi="Corbel"/>
          <w:i/>
          <w:smallCaps/>
          <w:sz w:val="24"/>
          <w:szCs w:val="24"/>
        </w:rPr>
        <w:t>8</w:t>
      </w:r>
    </w:p>
    <w:p w:rsidR="0085747A" w:rsidP="00EA4832" w:rsidRDefault="00EA4832" w14:paraId="2DC375D6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3E8C6E01" w14:textId="3062AC3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6478EA">
        <w:rPr>
          <w:rFonts w:ascii="Corbel" w:hAnsi="Corbel"/>
          <w:sz w:val="20"/>
          <w:szCs w:val="20"/>
        </w:rPr>
        <w:t>202</w:t>
      </w:r>
      <w:r w:rsidR="00997A09">
        <w:rPr>
          <w:rFonts w:ascii="Corbel" w:hAnsi="Corbel"/>
          <w:sz w:val="20"/>
          <w:szCs w:val="20"/>
        </w:rPr>
        <w:t>3</w:t>
      </w:r>
      <w:r w:rsidR="006478EA">
        <w:rPr>
          <w:rFonts w:ascii="Corbel" w:hAnsi="Corbel"/>
          <w:sz w:val="20"/>
          <w:szCs w:val="20"/>
        </w:rPr>
        <w:t>/202</w:t>
      </w:r>
      <w:r w:rsidR="00997A09">
        <w:rPr>
          <w:rFonts w:ascii="Corbel" w:hAnsi="Corbel"/>
          <w:sz w:val="20"/>
          <w:szCs w:val="20"/>
        </w:rPr>
        <w:t>4</w:t>
      </w:r>
    </w:p>
    <w:p w:rsidRPr="009C54AE" w:rsidR="0085747A" w:rsidP="009C54AE" w:rsidRDefault="0085747A" w14:paraId="2C64FF5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39A4AAC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B819C8" w14:paraId="66F6DE51" w14:textId="77777777">
        <w:tc>
          <w:tcPr>
            <w:tcW w:w="2694" w:type="dxa"/>
            <w:vAlign w:val="center"/>
          </w:tcPr>
          <w:p w:rsidRPr="009C54AE" w:rsidR="0085747A" w:rsidP="009C54AE" w:rsidRDefault="00C05F44" w14:paraId="7D38B6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B177E9" w:rsidRDefault="00B177E9" w14:paraId="03B8E35B" w14:textId="44773F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Emisja głosu</w:t>
            </w:r>
          </w:p>
        </w:tc>
      </w:tr>
      <w:tr w:rsidRPr="009C54AE" w:rsidR="0085747A" w:rsidTr="00B819C8" w14:paraId="604374B2" w14:textId="77777777">
        <w:tc>
          <w:tcPr>
            <w:tcW w:w="2694" w:type="dxa"/>
            <w:vAlign w:val="center"/>
          </w:tcPr>
          <w:p w:rsidRPr="009C54AE" w:rsidR="0085747A" w:rsidP="009C54AE" w:rsidRDefault="00C05F44" w14:paraId="27BBB5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672DB9F2" w14:textId="762EC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00B819C8" w14:paraId="67418D39" w14:textId="77777777">
        <w:tc>
          <w:tcPr>
            <w:tcW w:w="2694" w:type="dxa"/>
            <w:vAlign w:val="center"/>
          </w:tcPr>
          <w:p w:rsidRPr="009C54AE" w:rsidR="0085747A" w:rsidP="00EA4832" w:rsidRDefault="0085747A" w14:paraId="16E0AD3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077A9" w14:paraId="446163E1" w14:textId="79C3FA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00B819C8" w14:paraId="5B9FF310" w14:textId="77777777">
        <w:tc>
          <w:tcPr>
            <w:tcW w:w="2694" w:type="dxa"/>
            <w:vAlign w:val="center"/>
          </w:tcPr>
          <w:p w:rsidRPr="009C54AE" w:rsidR="0085747A" w:rsidP="009C54AE" w:rsidRDefault="0085747A" w14:paraId="58D39F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077A9" w14:paraId="4997B24C" w14:textId="0243B0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00B819C8" w14:paraId="341C2847" w14:textId="77777777">
        <w:tc>
          <w:tcPr>
            <w:tcW w:w="2694" w:type="dxa"/>
            <w:vAlign w:val="center"/>
          </w:tcPr>
          <w:p w:rsidRPr="009C54AE" w:rsidR="0085747A" w:rsidP="009C54AE" w:rsidRDefault="0085747A" w14:paraId="223C84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01865" w14:paraId="06B04A39" w14:textId="16FD16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Pr="009C54AE" w:rsidR="0085747A" w:rsidTr="00B819C8" w14:paraId="72CD6A6A" w14:textId="77777777">
        <w:tc>
          <w:tcPr>
            <w:tcW w:w="2694" w:type="dxa"/>
            <w:vAlign w:val="center"/>
          </w:tcPr>
          <w:p w:rsidRPr="009C54AE" w:rsidR="0085747A" w:rsidP="009C54AE" w:rsidRDefault="00DE4A14" w14:paraId="3741EE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44C78" w14:paraId="777230F7" w14:textId="6BCAC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00B819C8" w14:paraId="35E74D63" w14:textId="77777777">
        <w:tc>
          <w:tcPr>
            <w:tcW w:w="2694" w:type="dxa"/>
            <w:vAlign w:val="center"/>
          </w:tcPr>
          <w:p w:rsidRPr="009C54AE" w:rsidR="0085747A" w:rsidP="009C54AE" w:rsidRDefault="0085747A" w14:paraId="4D7859E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B177E9" w14:paraId="1D1E7E7D" w14:textId="2957B6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00B819C8" w14:paraId="76960E56" w14:textId="77777777">
        <w:tc>
          <w:tcPr>
            <w:tcW w:w="2694" w:type="dxa"/>
            <w:vAlign w:val="center"/>
          </w:tcPr>
          <w:p w:rsidRPr="009C54AE" w:rsidR="0085747A" w:rsidP="009C54AE" w:rsidRDefault="0085747A" w14:paraId="0590AFD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B01BED" w14:paraId="1AB6EC5B" w14:textId="7CADEC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5747A" w:rsidTr="00B819C8" w14:paraId="5FD5D4BC" w14:textId="77777777">
        <w:tc>
          <w:tcPr>
            <w:tcW w:w="2694" w:type="dxa"/>
            <w:vAlign w:val="center"/>
          </w:tcPr>
          <w:p w:rsidRPr="009C54AE" w:rsidR="0085747A" w:rsidP="009C54AE" w:rsidRDefault="0085747A" w14:paraId="75B0EA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01865" w14:paraId="1F2815B7" w14:textId="0178AD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87667D">
              <w:rPr>
                <w:rFonts w:ascii="Corbel" w:hAnsi="Corbel"/>
                <w:b w:val="0"/>
                <w:sz w:val="24"/>
                <w:szCs w:val="24"/>
              </w:rPr>
              <w:t xml:space="preserve"> 1</w:t>
            </w:r>
          </w:p>
        </w:tc>
      </w:tr>
      <w:tr w:rsidRPr="009C54AE" w:rsidR="0085747A" w:rsidTr="00B819C8" w14:paraId="20BB1DEB" w14:textId="77777777">
        <w:tc>
          <w:tcPr>
            <w:tcW w:w="2694" w:type="dxa"/>
            <w:vAlign w:val="center"/>
          </w:tcPr>
          <w:p w:rsidRPr="009C54AE" w:rsidR="0085747A" w:rsidP="009C54AE" w:rsidRDefault="0085747A" w14:paraId="294F268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3678F0" w:rsidRDefault="0087667D" w14:paraId="5C86215F" w14:textId="5E849810">
            <w:pPr>
              <w:pStyle w:val="Odpowiedzi"/>
              <w:numPr>
                <w:ilvl w:val="0"/>
                <w:numId w:val="14"/>
              </w:numPr>
              <w:spacing w:before="0" w:after="0"/>
              <w:ind w:left="176" w:hanging="176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języka</w:t>
            </w:r>
          </w:p>
        </w:tc>
      </w:tr>
      <w:tr w:rsidRPr="009C54AE" w:rsidR="00923D7D" w:rsidTr="00B819C8" w14:paraId="1D2918F3" w14:textId="77777777">
        <w:tc>
          <w:tcPr>
            <w:tcW w:w="2694" w:type="dxa"/>
            <w:vAlign w:val="center"/>
          </w:tcPr>
          <w:p w:rsidRPr="009C54AE" w:rsidR="00923D7D" w:rsidP="009C54AE" w:rsidRDefault="00923D7D" w14:paraId="457783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CE1005" w14:paraId="14EE8320" w14:textId="0DA23F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B819C8" w14:paraId="6E00E1D0" w14:textId="77777777">
        <w:tc>
          <w:tcPr>
            <w:tcW w:w="2694" w:type="dxa"/>
            <w:vAlign w:val="center"/>
          </w:tcPr>
          <w:p w:rsidRPr="009C54AE" w:rsidR="0085747A" w:rsidP="009C54AE" w:rsidRDefault="0085747A" w14:paraId="4CAEF0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7541D3" w:rsidRDefault="00CE1005" w14:paraId="6E41D121" w14:textId="1B005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541D3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00B819C8" w14:paraId="3BF18A4E" w14:textId="77777777">
        <w:tc>
          <w:tcPr>
            <w:tcW w:w="2694" w:type="dxa"/>
            <w:vAlign w:val="center"/>
          </w:tcPr>
          <w:p w:rsidRPr="009C54AE" w:rsidR="0085747A" w:rsidP="009C54AE" w:rsidRDefault="0085747A" w14:paraId="32E3C8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67803155" w14:textId="2462A3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3C53B8E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E9B60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AF9469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817030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CE1005" w14:paraId="7BDBB305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5DBDF0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1F083EA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A5853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978DC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ABE1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8EDA7A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04468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B60A29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54A42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CF6C0F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1566E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E1005" w14:paraId="786CCAC2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87667D" w14:paraId="366FAF91" w14:textId="794482D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5AF251D" w14:textId="69AEF0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B01BED" w14:paraId="5B2FC8C3" w14:textId="42DCAF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335CB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1BFDA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82B957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B10BD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C46CDE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3570F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541D3" w14:paraId="5DFAC538" w14:textId="5AD777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9C54AE" w:rsidRDefault="00923D7D" w14:paraId="5C1EB15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20871ABF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A19E2A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CE1005" w:rsidR="0085747A" w:rsidP="00F83B28" w:rsidRDefault="003678F0" w14:paraId="4E1A307C" w14:textId="23D7D5AC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 w:rsidRPr="00CE1005" w:rsidR="0085747A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Pr="009C54AE" w:rsidR="0085747A" w:rsidP="00F83B28" w:rsidRDefault="0085747A" w14:paraId="5DC2E7E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9466C9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3DC1C6FC" w14:textId="35A6D5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Pr="009C54AE" w:rsidR="00CE1005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P="009C54AE" w:rsidRDefault="00E960BB" w14:paraId="455E8F4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7AC5DE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371F30ED" w14:textId="77777777">
        <w:tc>
          <w:tcPr>
            <w:tcW w:w="9670" w:type="dxa"/>
          </w:tcPr>
          <w:p w:rsidRPr="009C54AE" w:rsidR="0085747A" w:rsidP="00814742" w:rsidRDefault="000C5FAB" w14:paraId="298D91CD" w14:textId="509C23A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:rsidR="00153C41" w:rsidP="009C54AE" w:rsidRDefault="00153C41" w14:paraId="42A4CA9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6FBE7AE" w14:textId="459D3B2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Pr="00C05F44" w:rsidR="0085747A">
        <w:rPr>
          <w:rFonts w:ascii="Corbel" w:hAnsi="Corbel"/>
          <w:szCs w:val="24"/>
        </w:rPr>
        <w:t xml:space="preserve"> treści Programowe i stosowane metody Dydaktyczne</w:t>
      </w:r>
    </w:p>
    <w:p w:rsidRPr="00C05F44" w:rsidR="0085747A" w:rsidP="009C54AE" w:rsidRDefault="0085747A" w14:paraId="48F3D13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CAEA82A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376240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6340BC8D" w14:textId="77777777">
        <w:tc>
          <w:tcPr>
            <w:tcW w:w="851" w:type="dxa"/>
            <w:vAlign w:val="center"/>
          </w:tcPr>
          <w:p w:rsidRPr="009C54AE" w:rsidR="0085747A" w:rsidP="009C54AE" w:rsidRDefault="0085747A" w14:paraId="4651196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30485DBC" w14:textId="254BFADA">
            <w:pPr>
              <w:pStyle w:val="Podpunkty"/>
              <w:spacing w:before="40" w:after="40"/>
              <w:ind w:left="0"/>
              <w:rPr>
                <w:rFonts w:ascii="Corbel" w:hAnsi="Corbel" w:eastAsia="Calibri" w:cstheme="minorHAns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>Zapoznanie z budową anatomiczną i działaniem narządu głosu, jego higieny podczas mówienia a także technikami prawidłowego oddychania</w:t>
            </w:r>
          </w:p>
        </w:tc>
      </w:tr>
      <w:tr w:rsidRPr="009C54AE" w:rsidR="0085747A" w:rsidTr="00923D7D" w14:paraId="142FED00" w14:textId="77777777">
        <w:tc>
          <w:tcPr>
            <w:tcW w:w="851" w:type="dxa"/>
            <w:vAlign w:val="center"/>
          </w:tcPr>
          <w:p w:rsidRPr="009C54AE" w:rsidR="0085747A" w:rsidP="009C54AE" w:rsidRDefault="00CE1005" w14:paraId="458E6376" w14:textId="7F9F117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028A7179" w14:textId="246B5429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Przygotowanie studentów do profesjonalnego korzystania z głosu w procesie dydaktyczno-wychowawczym</w:t>
            </w:r>
          </w:p>
        </w:tc>
      </w:tr>
      <w:tr w:rsidRPr="009C54AE" w:rsidR="0085747A" w:rsidTr="00923D7D" w14:paraId="4DFB04A8" w14:textId="77777777">
        <w:tc>
          <w:tcPr>
            <w:tcW w:w="851" w:type="dxa"/>
            <w:vAlign w:val="center"/>
          </w:tcPr>
          <w:p w:rsidRPr="009C54AE" w:rsidR="0085747A" w:rsidP="009C54AE" w:rsidRDefault="0085747A" w14:paraId="0DA3DBC4" w14:textId="7D1B299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6232B29C" w14:textId="78802697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:rsidRPr="009C54AE" w:rsidR="0085747A" w:rsidP="009C54AE" w:rsidRDefault="0085747A" w14:paraId="31EE6FC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34321D3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175712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Pr="009C54AE" w:rsidR="0085747A" w:rsidTr="00F3370B" w14:paraId="31D10109" w14:textId="77777777">
        <w:tc>
          <w:tcPr>
            <w:tcW w:w="1021" w:type="dxa"/>
            <w:vAlign w:val="center"/>
          </w:tcPr>
          <w:p w:rsidRPr="009C54AE" w:rsidR="0085747A" w:rsidP="009C54AE" w:rsidRDefault="0085747A" w14:paraId="71827B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Pr="009C54AE" w:rsidR="0085747A" w:rsidP="00C05F44" w:rsidRDefault="0085747A" w14:paraId="35D9D52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0D2CB61" w14:textId="0C70DE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Pr="009C54AE" w:rsidR="001E41B5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6E12D5" w:rsidTr="00D67C7E" w14:paraId="516B3994" w14:textId="77777777">
        <w:tc>
          <w:tcPr>
            <w:tcW w:w="1021" w:type="dxa"/>
          </w:tcPr>
          <w:p w:rsidRPr="009C54AE" w:rsidR="006E12D5" w:rsidP="003678F0" w:rsidRDefault="006E12D5" w14:paraId="3A2183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Pr="007C235F" w:rsidR="006E12D5" w:rsidP="003678F0" w:rsidRDefault="006E12D5" w14:paraId="32D0B44C" w14:textId="3CB515B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ma</w:t>
            </w:r>
            <w:r w:rsidRPr="00F62AFF">
              <w:rPr>
                <w:rFonts w:ascii="Corbel" w:hAnsi="Corbel"/>
                <w:sz w:val="24"/>
                <w:szCs w:val="24"/>
              </w:rPr>
              <w:t xml:space="preserve"> podstawową wiedzę z za</w:t>
            </w:r>
            <w:r>
              <w:rPr>
                <w:rFonts w:ascii="Corbel" w:hAnsi="Corbel"/>
                <w:sz w:val="24"/>
                <w:szCs w:val="24"/>
              </w:rPr>
              <w:t>kresu prawidłowej emisji głosu podczas śpiewania i mówienia.</w:t>
            </w:r>
          </w:p>
        </w:tc>
        <w:tc>
          <w:tcPr>
            <w:tcW w:w="1865" w:type="dxa"/>
            <w:vAlign w:val="center"/>
          </w:tcPr>
          <w:p w:rsidRPr="00D67C7E" w:rsidR="006E12D5" w:rsidP="00D67C7E" w:rsidRDefault="006E12D5" w14:paraId="0BA198AF" w14:textId="11612911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PPiW.W18</w:t>
            </w:r>
          </w:p>
        </w:tc>
      </w:tr>
      <w:tr w:rsidRPr="009C54AE" w:rsidR="006E12D5" w:rsidTr="00D67C7E" w14:paraId="2FD343A7" w14:textId="77777777">
        <w:tc>
          <w:tcPr>
            <w:tcW w:w="1021" w:type="dxa"/>
          </w:tcPr>
          <w:p w:rsidRPr="009C54AE" w:rsidR="006E12D5" w:rsidP="003678F0" w:rsidRDefault="006E12D5" w14:paraId="14DCE06C" w14:textId="7203F7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Pr="007C235F" w:rsidR="006E12D5" w:rsidP="003678F0" w:rsidRDefault="006E12D5" w14:paraId="789A51EB" w14:textId="4E38F0D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potrafi w sposób prawidłowy wydobywać głos podczas śpiewania, posługuje się poprawną polszczyzną podczas mówienia.</w:t>
            </w:r>
          </w:p>
        </w:tc>
        <w:tc>
          <w:tcPr>
            <w:tcW w:w="1865" w:type="dxa"/>
            <w:vAlign w:val="center"/>
          </w:tcPr>
          <w:p w:rsidR="009D2E9C" w:rsidP="00D67C7E" w:rsidRDefault="009D2E9C" w14:paraId="38BA7BCC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9C7DA3" w:rsidR="006E12D5" w:rsidP="00D67C7E" w:rsidRDefault="006E12D5" w14:paraId="31A292C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PPiW.U16</w:t>
            </w:r>
          </w:p>
          <w:p w:rsidRPr="007C235F" w:rsidR="006E12D5" w:rsidP="00D67C7E" w:rsidRDefault="006E12D5" w14:paraId="53459789" w14:textId="03D8DCF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6E12D5" w:rsidTr="00D67C7E" w14:paraId="4F246620" w14:textId="77777777">
        <w:tc>
          <w:tcPr>
            <w:tcW w:w="1021" w:type="dxa"/>
          </w:tcPr>
          <w:p w:rsidRPr="009C54AE" w:rsidR="006E12D5" w:rsidP="003678F0" w:rsidRDefault="006E12D5" w14:paraId="255FE3AE" w14:textId="7A71F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Pr="00F3370B" w:rsidR="006E12D5" w:rsidP="003678F0" w:rsidRDefault="006E12D5" w14:paraId="6AAE6146" w14:textId="5361CF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świadomość swojej wiedzy i umiejętności 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efektywnego wykorzystania swojego głosu dla budowani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swojego autorytetu zawodowego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C7DA3" w:rsidR="006E12D5" w:rsidP="00D67C7E" w:rsidRDefault="006E12D5" w14:paraId="161F36F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PPiW.K02</w:t>
            </w:r>
          </w:p>
          <w:p w:rsidRPr="00D67C7E" w:rsidR="006E12D5" w:rsidP="00D67C7E" w:rsidRDefault="006E12D5" w14:paraId="3ED6BD2E" w14:textId="57713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7DA3">
              <w:rPr>
                <w:rFonts w:ascii="Corbel" w:hAnsi="Corbel" w:eastAsiaTheme="minorHAnsi" w:cstheme="minorBidi"/>
                <w:b w:val="0"/>
                <w:smallCaps w:val="0"/>
                <w:szCs w:val="24"/>
              </w:rPr>
              <w:t>PPiW.K05</w:t>
            </w:r>
          </w:p>
        </w:tc>
      </w:tr>
    </w:tbl>
    <w:p w:rsidRPr="009C54AE" w:rsidR="0085747A" w:rsidP="009C54AE" w:rsidRDefault="0085747A" w14:paraId="34FEFE49" w14:textId="3A114C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P="009C54AE" w:rsidRDefault="00675843" w14:paraId="356E17DA" w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101865" w:rsidP="009C54AE" w:rsidRDefault="00101865" w14:paraId="00F2C71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101865" w:rsidR="00675843" w:rsidP="00101865" w:rsidRDefault="0085747A" w14:paraId="1F78AE2D" w14:textId="60DC5D4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7818CEB4" w14:textId="77777777">
        <w:tc>
          <w:tcPr>
            <w:tcW w:w="9639" w:type="dxa"/>
          </w:tcPr>
          <w:p w:rsidRPr="009C54AE" w:rsidR="0085747A" w:rsidP="009C54AE" w:rsidRDefault="0085747A" w14:paraId="73BEC1A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34C7509F" w14:textId="77777777">
        <w:tc>
          <w:tcPr>
            <w:tcW w:w="9639" w:type="dxa"/>
          </w:tcPr>
          <w:p w:rsidRPr="009C54AE" w:rsidR="0085747A" w:rsidP="00814742" w:rsidRDefault="003678F0" w14:paraId="6ABECCE5" w14:textId="610A34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----------------------------</w:t>
            </w:r>
          </w:p>
        </w:tc>
      </w:tr>
    </w:tbl>
    <w:p w:rsidR="003678F0" w:rsidP="003678F0" w:rsidRDefault="003678F0" w14:paraId="5F965F8C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101865" w:rsidR="0085747A" w:rsidP="00101865" w:rsidRDefault="0085747A" w14:paraId="010AEF39" w14:textId="4B8D23D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A23C8" w14:paraId="4ED7006F" w14:textId="77777777">
        <w:tc>
          <w:tcPr>
            <w:tcW w:w="9520" w:type="dxa"/>
          </w:tcPr>
          <w:p w:rsidRPr="009C54AE" w:rsidR="0085747A" w:rsidP="009C54AE" w:rsidRDefault="0085747A" w14:paraId="1B88169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A23C8" w:rsidTr="009A23C8" w14:paraId="5DD97688" w14:textId="77777777">
        <w:tc>
          <w:tcPr>
            <w:tcW w:w="9520" w:type="dxa"/>
          </w:tcPr>
          <w:p w:rsidRPr="007C235F" w:rsidR="009A23C8" w:rsidP="00814742" w:rsidRDefault="006C628D" w14:paraId="2B32FB25" w14:textId="6B0E6F4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E628C">
              <w:rPr>
                <w:rFonts w:ascii="Corbel" w:hAnsi="Corbel"/>
                <w:sz w:val="24"/>
                <w:szCs w:val="24"/>
              </w:rPr>
              <w:t>Wiadomości teoretyczne wyjaśniające budowę i pracę aparatu głosowego i systemu oddechowego – fizjologia i anatomia głosu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C235F" w:rsidR="006C628D" w:rsidTr="00D55C04" w14:paraId="6C6425CD" w14:textId="77777777">
        <w:tc>
          <w:tcPr>
            <w:tcW w:w="9520" w:type="dxa"/>
          </w:tcPr>
          <w:p w:rsidRPr="007C235F" w:rsidR="006C628D" w:rsidP="00D55C04" w:rsidRDefault="006C628D" w14:paraId="43D20DB1" w14:textId="09E819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postawy sylwetki, ćwiczenia fonacyjne, ćwiczenia krtani, żuchwy, ćwiczenia nad prawidłową  intonacyjnością głosu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C235F" w:rsidR="006C628D" w:rsidTr="00D55C04" w14:paraId="1953C5BD" w14:textId="77777777">
        <w:tc>
          <w:tcPr>
            <w:tcW w:w="9520" w:type="dxa"/>
          </w:tcPr>
          <w:p w:rsidRPr="007C235F" w:rsidR="006C628D" w:rsidP="00D55C04" w:rsidRDefault="006C628D" w14:paraId="590B15E5" w14:textId="77329D4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emisyjne pobudzające prawidł</w:t>
            </w:r>
            <w:r>
              <w:rPr>
                <w:rFonts w:ascii="Corbel" w:hAnsi="Corbel"/>
                <w:sz w:val="24"/>
                <w:szCs w:val="24"/>
              </w:rPr>
              <w:t>owy oddech przeponowy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apoggio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Pr="007C235F" w:rsidR="006C628D" w:rsidTr="00D55C04" w14:paraId="491EE857" w14:textId="77777777">
        <w:tc>
          <w:tcPr>
            <w:tcW w:w="9520" w:type="dxa"/>
          </w:tcPr>
          <w:p w:rsidRPr="007C235F" w:rsidR="006C628D" w:rsidP="00D55C04" w:rsidRDefault="006C628D" w14:paraId="3DD5AB71" w14:textId="786AAD6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umożliwiające prawidłową artykulacje dźwięku oraz prawidłowy atak dźwięku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C235F" w:rsidR="006C628D" w:rsidTr="00D55C04" w14:paraId="55AF8D67" w14:textId="77777777">
        <w:tc>
          <w:tcPr>
            <w:tcW w:w="9520" w:type="dxa"/>
          </w:tcPr>
          <w:p w:rsidRPr="006C628D" w:rsidR="00F73FD4" w:rsidP="006C628D" w:rsidRDefault="003C1088" w14:paraId="2DBBEC4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Sztuka autoprezentacji:</w:t>
            </w:r>
          </w:p>
          <w:p w:rsidRPr="006C628D" w:rsidR="006C628D" w:rsidP="006C628D" w:rsidRDefault="006C628D" w14:paraId="1D64E1C6" w14:textId="77777777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elementy retoryki,</w:t>
            </w:r>
          </w:p>
          <w:p w:rsidRPr="006C628D" w:rsidR="006C628D" w:rsidP="006C628D" w:rsidRDefault="006C628D" w14:paraId="42362B51" w14:textId="77777777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459"/>
              </w:tabs>
              <w:spacing w:after="0" w:line="240" w:lineRule="auto"/>
              <w:ind w:hanging="892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ćwiczenia intonacji, frazowania na wybranych przykładach tekstowych,</w:t>
            </w:r>
          </w:p>
          <w:p w:rsidR="006C628D" w:rsidP="006C628D" w:rsidRDefault="006C628D" w14:paraId="332899B8" w14:textId="77777777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mowa ciała,</w:t>
            </w:r>
          </w:p>
          <w:p w:rsidRPr="006C628D" w:rsidR="006C628D" w:rsidP="006C628D" w:rsidRDefault="006C628D" w14:paraId="616408B9" w14:textId="379DF2C6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ekspresja wypowiedzi – praca z tekstem.</w:t>
            </w:r>
          </w:p>
        </w:tc>
      </w:tr>
    </w:tbl>
    <w:p w:rsidRPr="009C54AE" w:rsidR="0085747A" w:rsidP="009C54AE" w:rsidRDefault="0085747A" w14:paraId="744BEFA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2036DA3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DC49AA" w:rsidR="00153C41" w:rsidP="00DC49AA" w:rsidRDefault="00153C41" w14:paraId="23097AC5" w14:textId="06593764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Pr="00DC49AA" w:rsidR="0085747A" w:rsidP="00DC49AA" w:rsidRDefault="00153C41" w14:paraId="302059B8" w14:textId="09BEE5C5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Pr="00DC49AA" w:rsidR="009F4610">
        <w:rPr>
          <w:rFonts w:ascii="Corbel" w:hAnsi="Corbel"/>
          <w:sz w:val="24"/>
          <w:szCs w:val="24"/>
        </w:rPr>
        <w:t xml:space="preserve">analiza </w:t>
      </w:r>
      <w:r w:rsidRPr="00DC49AA" w:rsidR="00923D7D">
        <w:rPr>
          <w:rFonts w:ascii="Corbel" w:hAnsi="Corbel"/>
          <w:sz w:val="24"/>
          <w:szCs w:val="24"/>
        </w:rPr>
        <w:t>tekstów z dyskusją,</w:t>
      </w:r>
      <w:r w:rsidRPr="00DC49AA" w:rsidR="0085747A">
        <w:rPr>
          <w:rFonts w:ascii="Corbel" w:hAnsi="Corbel"/>
          <w:sz w:val="24"/>
          <w:szCs w:val="24"/>
        </w:rPr>
        <w:t xml:space="preserve"> metoda projektów</w:t>
      </w:r>
      <w:r w:rsidRPr="00DC49AA" w:rsidR="00923D7D">
        <w:rPr>
          <w:rFonts w:ascii="Corbel" w:hAnsi="Corbel"/>
          <w:sz w:val="24"/>
          <w:szCs w:val="24"/>
        </w:rPr>
        <w:t xml:space="preserve"> </w:t>
      </w:r>
      <w:r w:rsidRPr="00DC49AA" w:rsidR="0085747A">
        <w:rPr>
          <w:rFonts w:ascii="Corbel" w:hAnsi="Corbel"/>
          <w:sz w:val="24"/>
          <w:szCs w:val="24"/>
        </w:rPr>
        <w:t>(projekt praktyczny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1718A7">
        <w:rPr>
          <w:rFonts w:ascii="Corbel" w:hAnsi="Corbel"/>
          <w:sz w:val="24"/>
          <w:szCs w:val="24"/>
        </w:rPr>
        <w:t xml:space="preserve"> praca w </w:t>
      </w:r>
      <w:r w:rsidRPr="00DC49AA" w:rsidR="0085747A">
        <w:rPr>
          <w:rFonts w:ascii="Corbel" w:hAnsi="Corbel"/>
          <w:sz w:val="24"/>
          <w:szCs w:val="24"/>
        </w:rPr>
        <w:t>grupach</w:t>
      </w:r>
      <w:r w:rsidRPr="00DC49AA" w:rsidR="0071620A">
        <w:rPr>
          <w:rFonts w:ascii="Corbel" w:hAnsi="Corbel"/>
          <w:sz w:val="24"/>
          <w:szCs w:val="24"/>
        </w:rPr>
        <w:t xml:space="preserve"> (</w:t>
      </w:r>
      <w:r w:rsidRPr="00DC49AA" w:rsidR="0085747A">
        <w:rPr>
          <w:rFonts w:ascii="Corbel" w:hAnsi="Corbel"/>
          <w:sz w:val="24"/>
          <w:szCs w:val="24"/>
        </w:rPr>
        <w:t>rozwiązywanie zadań</w:t>
      </w:r>
      <w:r w:rsidRPr="00DC49AA" w:rsidR="0071620A">
        <w:rPr>
          <w:rFonts w:ascii="Corbel" w:hAnsi="Corbel"/>
          <w:sz w:val="24"/>
          <w:szCs w:val="24"/>
        </w:rPr>
        <w:t>,</w:t>
      </w:r>
      <w:r w:rsidRPr="00DC49AA" w:rsidR="0085747A">
        <w:rPr>
          <w:rFonts w:ascii="Corbel" w:hAnsi="Corbel"/>
          <w:sz w:val="24"/>
          <w:szCs w:val="24"/>
        </w:rPr>
        <w:t xml:space="preserve"> dyskusja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DC49AA">
        <w:rPr>
          <w:rFonts w:ascii="Corbel" w:hAnsi="Corbel"/>
          <w:sz w:val="24"/>
          <w:szCs w:val="24"/>
        </w:rPr>
        <w:t xml:space="preserve"> </w:t>
      </w:r>
      <w:r w:rsidR="00420B0F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:rsidR="00E960BB" w:rsidP="009C54AE" w:rsidRDefault="00E960BB" w14:paraId="641EAE9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887507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A2722E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6A71BAF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81DD2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DC49AA" w14:paraId="703DC973" w14:textId="77777777">
        <w:tc>
          <w:tcPr>
            <w:tcW w:w="1962" w:type="dxa"/>
            <w:vAlign w:val="center"/>
          </w:tcPr>
          <w:p w:rsidRPr="009C54AE" w:rsidR="0085747A" w:rsidP="009C54AE" w:rsidRDefault="0071620A" w14:paraId="1B1C55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28F721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2BDC30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392C1E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6CA425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0C5FAB" w:rsidTr="00DC49AA" w14:paraId="0079EEEF" w14:textId="77777777">
        <w:tc>
          <w:tcPr>
            <w:tcW w:w="1962" w:type="dxa"/>
          </w:tcPr>
          <w:p w:rsidRPr="009C54AE" w:rsidR="000C5FAB" w:rsidP="00DC49AA" w:rsidRDefault="000C5FAB" w14:paraId="0D6639CA" w14:textId="0E6A8B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Pr="00C2289A" w:rsidR="000C5FAB" w:rsidP="00C2289A" w:rsidRDefault="000C5FAB" w14:paraId="25C3BB59" w14:textId="555CE3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C2289A" w:rsidR="000C5FAB" w:rsidP="00C2289A" w:rsidRDefault="000C5FAB" w14:paraId="60F70B50" w14:textId="26DC67B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C5FAB" w:rsidTr="00DC49AA" w14:paraId="08CCAAC0" w14:textId="77777777">
        <w:tc>
          <w:tcPr>
            <w:tcW w:w="1962" w:type="dxa"/>
          </w:tcPr>
          <w:p w:rsidRPr="009C54AE" w:rsidR="000C5FAB" w:rsidP="00DC49AA" w:rsidRDefault="000C5FAB" w14:paraId="60CFE565" w14:textId="1CCF338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C2289A" w:rsidR="000C5FAB" w:rsidP="00C2289A" w:rsidRDefault="000C5FAB" w14:paraId="22A031BB" w14:textId="1147F9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ćwiczenia w trakcie zajęć, zaliczenie ustne</w:t>
            </w:r>
          </w:p>
        </w:tc>
        <w:tc>
          <w:tcPr>
            <w:tcW w:w="2117" w:type="dxa"/>
          </w:tcPr>
          <w:p w:rsidRPr="00C2289A" w:rsidR="000C5FAB" w:rsidP="00C2289A" w:rsidRDefault="000C5FAB" w14:paraId="76A0904C" w14:textId="7084640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C5FAB" w:rsidTr="00DC49AA" w14:paraId="6CB17010" w14:textId="77777777">
        <w:tc>
          <w:tcPr>
            <w:tcW w:w="1962" w:type="dxa"/>
          </w:tcPr>
          <w:p w:rsidRPr="009C54AE" w:rsidR="000C5FAB" w:rsidP="00DC49AA" w:rsidRDefault="000C5FAB" w14:paraId="5851FE68" w14:textId="53F985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C2289A" w:rsidR="000C5FAB" w:rsidP="00C2289A" w:rsidRDefault="000C5FAB" w14:paraId="5C99C474" w14:textId="6B4471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C2289A" w:rsidR="000C5FAB" w:rsidP="00C2289A" w:rsidRDefault="000C5FAB" w14:paraId="12128CD5" w14:textId="21FE140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2EBF340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83BFE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09229E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5453248" w14:textId="77777777">
        <w:tc>
          <w:tcPr>
            <w:tcW w:w="9670" w:type="dxa"/>
          </w:tcPr>
          <w:p w:rsidRPr="00AD76AE" w:rsidR="0085747A" w:rsidP="00AD76AE" w:rsidRDefault="008C423E" w14:paraId="573DB492" w14:textId="185AFF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krótkiej prezentacji słownej na dowolnie wybrany temat społeczny i wygłoszenie jej na forum grupy ćwiczeniowej, a także zaśpiewanie wybranej piosenki z repertuaru dziecięcego.</w:t>
            </w:r>
          </w:p>
        </w:tc>
      </w:tr>
    </w:tbl>
    <w:p w:rsidRPr="009C54AE" w:rsidR="0085747A" w:rsidP="009C54AE" w:rsidRDefault="0085747A" w14:paraId="7AA6ED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1020A4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651A27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0FF0DCAB" w14:paraId="1DC3B5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4D239C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0000121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0FF0DCAB" w14:paraId="6F3B4F60" w14:textId="77777777">
        <w:tc>
          <w:tcPr>
            <w:tcW w:w="4962" w:type="dxa"/>
            <w:tcMar/>
          </w:tcPr>
          <w:p w:rsidRPr="009C54AE" w:rsidR="0085747A" w:rsidP="00F46617" w:rsidRDefault="00C61DC5" w14:paraId="7818EC50" w14:textId="565D70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FF0DCAB" w:rsidR="00C61DC5">
              <w:rPr>
                <w:rFonts w:ascii="Corbel" w:hAnsi="Corbel"/>
                <w:sz w:val="24"/>
                <w:szCs w:val="24"/>
              </w:rPr>
              <w:t>G</w:t>
            </w:r>
            <w:r w:rsidRPr="0FF0DCAB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name="_GoBack" w:id="0"/>
            <w:bookmarkEnd w:id="0"/>
            <w:r w:rsidRPr="0FF0DCAB" w:rsidR="0085747A">
              <w:rPr>
                <w:sz w:val="24"/>
                <w:szCs w:val="24"/>
              </w:rPr>
              <w:t>z</w:t>
            </w:r>
            <w:r w:rsidRPr="0FF0DCAB" w:rsidR="009C1331">
              <w:rPr>
                <w:sz w:val="24"/>
                <w:szCs w:val="24"/>
              </w:rPr>
              <w:t> </w:t>
            </w:r>
            <w:r w:rsidRPr="0FF0DCAB" w:rsidR="0045729E">
              <w:rPr>
                <w:sz w:val="24"/>
                <w:szCs w:val="24"/>
              </w:rPr>
              <w:t>harmonogramu</w:t>
            </w:r>
            <w:r w:rsidRPr="0FF0DCAB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FF0DCAB" w:rsidR="00C61DC5">
              <w:rPr>
                <w:rFonts w:ascii="Corbel" w:hAnsi="Corbel"/>
                <w:sz w:val="24"/>
                <w:szCs w:val="24"/>
              </w:rPr>
              <w:t>studiów</w:t>
            </w:r>
            <w:r w:rsidRPr="0FF0DCAB"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3678F0" w:rsidRDefault="00B01BED" w14:paraId="6F2EBDFC" w14:textId="4DF7F1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Pr="009C54AE" w:rsidR="00C61DC5" w:rsidTr="0FF0DCAB" w14:paraId="1BE248E6" w14:textId="77777777">
        <w:tc>
          <w:tcPr>
            <w:tcW w:w="4962" w:type="dxa"/>
            <w:tcMar/>
          </w:tcPr>
          <w:p w:rsidRPr="009C54AE" w:rsidR="00C61DC5" w:rsidP="009C54AE" w:rsidRDefault="00C61DC5" w14:paraId="5161063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12376A6F" w14:textId="55AE36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  <w:tcMar/>
          </w:tcPr>
          <w:p w:rsidRPr="009C54AE" w:rsidR="00C61DC5" w:rsidP="003678F0" w:rsidRDefault="00E574C3" w14:paraId="72FAD5A0" w14:textId="4C553B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C61DC5" w:rsidTr="0FF0DCAB" w14:paraId="101D05B6" w14:textId="77777777">
        <w:tc>
          <w:tcPr>
            <w:tcW w:w="4962" w:type="dxa"/>
            <w:tcMar/>
          </w:tcPr>
          <w:p w:rsidRPr="009C54AE" w:rsidR="0071620A" w:rsidP="009C54AE" w:rsidRDefault="00C61DC5" w14:paraId="531357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DC49AA" w:rsidP="009C54AE" w:rsidRDefault="00DC49AA" w14:paraId="0CFCA2FB" w14:textId="476A8B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DC49AA" w:rsidP="009C54AE" w:rsidRDefault="00DC49AA" w14:paraId="5D77E5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Pr="009C54AE" w:rsidR="00C61DC5" w:rsidP="009C54AE" w:rsidRDefault="00DC49AA" w14:paraId="28006499" w14:textId="36D0B8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  <w:tcMar/>
          </w:tcPr>
          <w:p w:rsidR="00C61DC5" w:rsidP="003678F0" w:rsidRDefault="00C61DC5" w14:paraId="658C1EF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3678F0" w:rsidRDefault="00DC49AA" w14:paraId="569847D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7E9B0E1B" w:rsidP="0FF0DCAB" w:rsidRDefault="7E9B0E1B" w14:paraId="35062F48" w14:textId="5D427D5F">
            <w:pPr>
              <w:pStyle w:val="Akapitzlist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0FF0DCAB" w:rsidR="7E9B0E1B">
              <w:rPr>
                <w:rFonts w:ascii="Corbel" w:hAnsi="Corbel"/>
                <w:sz w:val="24"/>
                <w:szCs w:val="24"/>
              </w:rPr>
              <w:t>20</w:t>
            </w:r>
          </w:p>
          <w:p w:rsidR="00DC49AA" w:rsidP="003678F0" w:rsidRDefault="00B01BED" w14:paraId="45A99C75" w14:textId="69AF6E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Pr="009C54AE" w:rsidR="00DC49AA" w:rsidP="003678F0" w:rsidRDefault="00B01BED" w14:paraId="321FFC41" w14:textId="13CB64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Pr="009C54AE" w:rsidR="0085747A" w:rsidTr="0FF0DCAB" w14:paraId="75B52C5D" w14:textId="77777777">
        <w:tc>
          <w:tcPr>
            <w:tcW w:w="4962" w:type="dxa"/>
            <w:tcMar/>
          </w:tcPr>
          <w:p w:rsidRPr="009C54AE" w:rsidR="0085747A" w:rsidP="009C54AE" w:rsidRDefault="0085747A" w14:paraId="4470BE2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3678F0" w:rsidRDefault="00B01BED" w14:paraId="343BD05C" w14:textId="7CE6BC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Pr="009C54AE" w:rsidR="0085747A" w:rsidTr="0FF0DCAB" w14:paraId="679580FE" w14:textId="77777777">
        <w:tc>
          <w:tcPr>
            <w:tcW w:w="4962" w:type="dxa"/>
            <w:tcMar/>
          </w:tcPr>
          <w:p w:rsidRPr="009C54AE" w:rsidR="0085747A" w:rsidP="009C54AE" w:rsidRDefault="0085747A" w14:paraId="4273EE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3678F0" w:rsidRDefault="00E574C3" w14:paraId="74A135AF" w14:textId="57FB35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6D828B6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4429F2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853EE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6E7CFE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1616E86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620F6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328D8" w14:paraId="19B028B8" w14:textId="0222A7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Pr="009C54AE" w:rsidR="0085747A" w:rsidTr="0071620A" w14:paraId="772259C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7DE44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328D8" w14:paraId="74F50734" w14:textId="23CEC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="003E1941" w:rsidP="009C54AE" w:rsidRDefault="003E1941" w14:paraId="7BDA820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01865" w:rsidP="009C54AE" w:rsidRDefault="00101865" w14:paraId="00A4DBC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01865" w:rsidP="009C54AE" w:rsidRDefault="00101865" w14:paraId="4F8F3D2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101865" w:rsidP="009C54AE" w:rsidRDefault="00101865" w14:paraId="4528CF7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8BC227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481E3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48D4D1BB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4653DC71" w14:textId="3F3144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F73FD4" w:rsidR="008C423E" w:rsidP="008C423E" w:rsidRDefault="008C423E" w14:paraId="07AAF143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Mazepa T.,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Sztuka mówienia. Podstawy emisji głosu dla studentów pedagogiki i kierunków pokrewnych. </w:t>
            </w:r>
            <w:r w:rsidRPr="00F73FD4">
              <w:rPr>
                <w:rFonts w:ascii="Corbel" w:hAnsi="Corbel"/>
                <w:sz w:val="24"/>
                <w:szCs w:val="24"/>
              </w:rPr>
              <w:t>Wyd. UR, Rzeszów 2015.</w:t>
            </w:r>
          </w:p>
          <w:p w:rsidRPr="00F73FD4" w:rsidR="008C423E" w:rsidP="008C423E" w:rsidRDefault="008C423E" w14:paraId="43F6487E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Pluta A., Kozłowska A.,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I Ty zostaniesz Demostenesem: ćwiczenia dykcji dla małych i dużych, </w:t>
            </w:r>
            <w:r w:rsidRPr="00F73FD4">
              <w:rPr>
                <w:rFonts w:ascii="Corbel" w:hAnsi="Corbel"/>
                <w:sz w:val="24"/>
                <w:szCs w:val="24"/>
              </w:rPr>
              <w:t>Wydawnictwo Innowacyjne, Gdynia 2014.</w:t>
            </w:r>
          </w:p>
          <w:p w:rsidRPr="00F73FD4" w:rsidR="008C423E" w:rsidP="008C423E" w:rsidRDefault="008C423E" w14:paraId="5A47E99B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Tarasiewicz B.,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Mówię i śpiewam świadomie. Podręcznik do nauki emisji głosu</w:t>
            </w:r>
            <w:r w:rsidRPr="00F73FD4">
              <w:rPr>
                <w:rFonts w:ascii="Corbel" w:hAnsi="Corbel"/>
                <w:sz w:val="24"/>
                <w:szCs w:val="24"/>
              </w:rPr>
              <w:t>. Wyd. „UNIVERSITAS”, Kraków 2019.</w:t>
            </w:r>
          </w:p>
          <w:p w:rsidRPr="00F73FD4" w:rsidR="008C423E" w:rsidP="008C423E" w:rsidRDefault="008C423E" w14:paraId="13D9C55D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Zielińska H.,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Kształcenie głosu</w:t>
            </w:r>
            <w:r w:rsidRPr="00F73FD4">
              <w:rPr>
                <w:rFonts w:ascii="Corbel" w:hAnsi="Corbel"/>
                <w:sz w:val="24"/>
                <w:szCs w:val="24"/>
              </w:rPr>
              <w:t>, wyd. muz. Polihymnia, Lublin 2012.</w:t>
            </w:r>
          </w:p>
          <w:p w:rsidRPr="00F73FD4" w:rsidR="008C423E" w:rsidP="008C423E" w:rsidRDefault="008C423E" w14:paraId="24754366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73FD4">
              <w:rPr>
                <w:rFonts w:ascii="Corbel" w:hAnsi="Corbel"/>
                <w:sz w:val="24"/>
                <w:szCs w:val="24"/>
              </w:rPr>
              <w:t>Łastik</w:t>
            </w:r>
            <w:proofErr w:type="spellEnd"/>
            <w:r w:rsidRPr="00F73FD4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Poznaj swój głos… twoje najważniejsze narzędzie pracy,</w:t>
            </w:r>
            <w:r w:rsidRPr="00F73FD4">
              <w:rPr>
                <w:rFonts w:ascii="Corbel" w:hAnsi="Corbel"/>
                <w:sz w:val="24"/>
                <w:szCs w:val="24"/>
              </w:rPr>
              <w:t xml:space="preserve"> wyd. „Studio EMKA”, Warszawa 2002.</w:t>
            </w:r>
          </w:p>
          <w:p w:rsidR="008C423E" w:rsidP="008C423E" w:rsidRDefault="008C423E" w14:paraId="41A765E3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73FD4">
              <w:rPr>
                <w:rFonts w:ascii="Corbel" w:hAnsi="Corbel"/>
                <w:sz w:val="24"/>
                <w:szCs w:val="24"/>
              </w:rPr>
              <w:t>Lachowiecki</w:t>
            </w:r>
            <w:proofErr w:type="spellEnd"/>
            <w:r w:rsidRPr="00F73FD4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Sztuka umiejętnego wypowiadania się</w:t>
            </w:r>
            <w:r w:rsidRPr="00F73FD4">
              <w:rPr>
                <w:rFonts w:ascii="Corbel" w:hAnsi="Corbel"/>
                <w:sz w:val="24"/>
                <w:szCs w:val="24"/>
              </w:rPr>
              <w:t>: zasady retoryki klasycznej, wyd. „Sternik”, Warszawa 1998.</w:t>
            </w:r>
          </w:p>
          <w:p w:rsidRPr="008C423E" w:rsidR="007328D8" w:rsidP="008C423E" w:rsidRDefault="008C423E" w14:paraId="7612C321" w14:textId="4DFC9A65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C423E">
              <w:rPr>
                <w:rFonts w:ascii="Corbel" w:hAnsi="Corbel"/>
                <w:sz w:val="24"/>
                <w:szCs w:val="24"/>
              </w:rPr>
              <w:t>Kuziak</w:t>
            </w:r>
            <w:proofErr w:type="spellEnd"/>
            <w:r w:rsidRPr="008C423E">
              <w:rPr>
                <w:rFonts w:ascii="Corbel" w:hAnsi="Corbel"/>
                <w:sz w:val="24"/>
                <w:szCs w:val="24"/>
              </w:rPr>
              <w:t xml:space="preserve"> M. ,</w:t>
            </w:r>
            <w:r w:rsidRPr="008C423E">
              <w:rPr>
                <w:rFonts w:ascii="Corbel" w:hAnsi="Corbel"/>
                <w:i/>
                <w:sz w:val="24"/>
                <w:szCs w:val="24"/>
              </w:rPr>
              <w:t xml:space="preserve">Sztuka mówienia: poradnik praktyczny, </w:t>
            </w:r>
            <w:r w:rsidRPr="008C423E">
              <w:rPr>
                <w:rFonts w:ascii="Corbel" w:hAnsi="Corbel"/>
                <w:sz w:val="24"/>
                <w:szCs w:val="24"/>
              </w:rPr>
              <w:t>Wydawnictwo Szkolne PWN, Warszawa, Bielsko-Biała 2008.</w:t>
            </w:r>
          </w:p>
        </w:tc>
      </w:tr>
      <w:tr w:rsidRPr="009C54AE" w:rsidR="0085747A" w:rsidTr="0071620A" w14:paraId="495CB8C1" w14:textId="77777777">
        <w:trPr>
          <w:trHeight w:val="397"/>
        </w:trPr>
        <w:tc>
          <w:tcPr>
            <w:tcW w:w="7513" w:type="dxa"/>
          </w:tcPr>
          <w:p w:rsidRPr="007328D8" w:rsidR="0085747A" w:rsidP="00814742" w:rsidRDefault="0085747A" w14:paraId="7CFB7601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8C423E" w:rsidP="008C423E" w:rsidRDefault="008C423E" w14:paraId="62503DA9" w14:textId="7777777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Rusinek M.,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Jak się dogadać czyli retoryka codzienna, </w:t>
            </w:r>
            <w:r w:rsidRPr="00F73FD4">
              <w:rPr>
                <w:rFonts w:ascii="Corbel" w:hAnsi="Corbel"/>
                <w:sz w:val="24"/>
                <w:szCs w:val="24"/>
              </w:rPr>
              <w:t>Wyd. Znak, Kraków 2018.</w:t>
            </w:r>
          </w:p>
          <w:p w:rsidRPr="008C423E" w:rsidR="007328D8" w:rsidP="008C423E" w:rsidRDefault="008C423E" w14:paraId="277EDFCE" w14:textId="3B5A5C6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8C423E">
              <w:rPr>
                <w:rFonts w:ascii="Corbel" w:hAnsi="Corbel"/>
                <w:sz w:val="24"/>
                <w:szCs w:val="24"/>
              </w:rPr>
              <w:t xml:space="preserve"> Motyka W., </w:t>
            </w:r>
            <w:r w:rsidRPr="008C423E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8C423E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</w:tc>
      </w:tr>
    </w:tbl>
    <w:p w:rsidRPr="009C54AE" w:rsidR="0085747A" w:rsidP="00814742" w:rsidRDefault="0085747A" w14:paraId="05289291" w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08B7EF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292D613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492" w:rsidP="00C16ABF" w:rsidRDefault="00B31492" w14:paraId="6BC967CE" w14:textId="77777777">
      <w:pPr>
        <w:spacing w:after="0" w:line="240" w:lineRule="auto"/>
      </w:pPr>
      <w:r>
        <w:separator/>
      </w:r>
    </w:p>
  </w:endnote>
  <w:endnote w:type="continuationSeparator" w:id="0">
    <w:p w:rsidR="00B31492" w:rsidP="00C16ABF" w:rsidRDefault="00B31492" w14:paraId="2376EAB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492" w:rsidP="00C16ABF" w:rsidRDefault="00B31492" w14:paraId="67B49752" w14:textId="77777777">
      <w:pPr>
        <w:spacing w:after="0" w:line="240" w:lineRule="auto"/>
      </w:pPr>
      <w:r>
        <w:separator/>
      </w:r>
    </w:p>
  </w:footnote>
  <w:footnote w:type="continuationSeparator" w:id="0">
    <w:p w:rsidR="00B31492" w:rsidP="00C16ABF" w:rsidRDefault="00B31492" w14:paraId="1DABF3E1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B5B8EE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F4452"/>
    <w:multiLevelType w:val="hybridMultilevel"/>
    <w:tmpl w:val="6292F622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" w15:restartNumberingAfterBreak="0">
    <w:nsid w:val="0EA16543"/>
    <w:multiLevelType w:val="hybridMultilevel"/>
    <w:tmpl w:val="073497C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CA38E6"/>
    <w:multiLevelType w:val="hybridMultilevel"/>
    <w:tmpl w:val="CCC2C51A"/>
    <w:lvl w:ilvl="0" w:tplc="461898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eastAsiaTheme="minorEastAsi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1518"/>
    <w:multiLevelType w:val="hybridMultilevel"/>
    <w:tmpl w:val="006C674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2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2"/>
  </w:num>
  <w:num w:numId="5">
    <w:abstractNumId w:val="13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11"/>
  </w:num>
  <w:num w:numId="12">
    <w:abstractNumId w:val="1"/>
  </w:num>
  <w:num w:numId="13">
    <w:abstractNumId w:val="0"/>
  </w:num>
  <w:num w:numId="14">
    <w:abstractNumId w:val="6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0956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FAB"/>
    <w:rsid w:val="000D04B0"/>
    <w:rsid w:val="000E0C45"/>
    <w:rsid w:val="000F1C57"/>
    <w:rsid w:val="000F45E6"/>
    <w:rsid w:val="000F5615"/>
    <w:rsid w:val="00101865"/>
    <w:rsid w:val="001077A9"/>
    <w:rsid w:val="00124BFF"/>
    <w:rsid w:val="0012560E"/>
    <w:rsid w:val="00127108"/>
    <w:rsid w:val="00134B13"/>
    <w:rsid w:val="00146BC0"/>
    <w:rsid w:val="00153C41"/>
    <w:rsid w:val="00154381"/>
    <w:rsid w:val="00162BF5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1B5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78F0"/>
    <w:rsid w:val="003A0A5B"/>
    <w:rsid w:val="003A1176"/>
    <w:rsid w:val="003A11B4"/>
    <w:rsid w:val="003C0BAE"/>
    <w:rsid w:val="003C1088"/>
    <w:rsid w:val="003D18A9"/>
    <w:rsid w:val="003D6CE2"/>
    <w:rsid w:val="003E14AA"/>
    <w:rsid w:val="003E1941"/>
    <w:rsid w:val="003E2FE6"/>
    <w:rsid w:val="003E49D5"/>
    <w:rsid w:val="003F38C0"/>
    <w:rsid w:val="00410C3B"/>
    <w:rsid w:val="00414E3C"/>
    <w:rsid w:val="00420B0F"/>
    <w:rsid w:val="0042244A"/>
    <w:rsid w:val="0042745A"/>
    <w:rsid w:val="00431D5C"/>
    <w:rsid w:val="004362C6"/>
    <w:rsid w:val="00437FA2"/>
    <w:rsid w:val="00445970"/>
    <w:rsid w:val="004502E6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F39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90C"/>
    <w:rsid w:val="00617230"/>
    <w:rsid w:val="00621CE1"/>
    <w:rsid w:val="00627FC9"/>
    <w:rsid w:val="006478EA"/>
    <w:rsid w:val="00647FA8"/>
    <w:rsid w:val="00650C5F"/>
    <w:rsid w:val="00654934"/>
    <w:rsid w:val="0065526A"/>
    <w:rsid w:val="006620D9"/>
    <w:rsid w:val="00671958"/>
    <w:rsid w:val="00675843"/>
    <w:rsid w:val="00696477"/>
    <w:rsid w:val="00696619"/>
    <w:rsid w:val="006C628D"/>
    <w:rsid w:val="006D050F"/>
    <w:rsid w:val="006D6139"/>
    <w:rsid w:val="006E12D5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41D3"/>
    <w:rsid w:val="00763BF1"/>
    <w:rsid w:val="00766FD4"/>
    <w:rsid w:val="007771C1"/>
    <w:rsid w:val="0078168C"/>
    <w:rsid w:val="00783A7F"/>
    <w:rsid w:val="00787C2A"/>
    <w:rsid w:val="00790E27"/>
    <w:rsid w:val="007A4022"/>
    <w:rsid w:val="007A6E6E"/>
    <w:rsid w:val="007C235F"/>
    <w:rsid w:val="007C3299"/>
    <w:rsid w:val="007C3BCC"/>
    <w:rsid w:val="007C4546"/>
    <w:rsid w:val="007D6E56"/>
    <w:rsid w:val="007F1652"/>
    <w:rsid w:val="007F4155"/>
    <w:rsid w:val="00814742"/>
    <w:rsid w:val="0081554D"/>
    <w:rsid w:val="0081707E"/>
    <w:rsid w:val="008449B3"/>
    <w:rsid w:val="0085052D"/>
    <w:rsid w:val="0085747A"/>
    <w:rsid w:val="0087667D"/>
    <w:rsid w:val="00884922"/>
    <w:rsid w:val="00885F64"/>
    <w:rsid w:val="00890B86"/>
    <w:rsid w:val="008917F9"/>
    <w:rsid w:val="008A45F7"/>
    <w:rsid w:val="008C0CC0"/>
    <w:rsid w:val="008C19A9"/>
    <w:rsid w:val="008C379D"/>
    <w:rsid w:val="008C423E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0A8C"/>
    <w:rsid w:val="00997A09"/>
    <w:rsid w:val="00997F14"/>
    <w:rsid w:val="009A23C8"/>
    <w:rsid w:val="009A78D9"/>
    <w:rsid w:val="009C1331"/>
    <w:rsid w:val="009C3E31"/>
    <w:rsid w:val="009C54AE"/>
    <w:rsid w:val="009C788E"/>
    <w:rsid w:val="009D2E9C"/>
    <w:rsid w:val="009E3B41"/>
    <w:rsid w:val="009F3C5C"/>
    <w:rsid w:val="009F4610"/>
    <w:rsid w:val="00A00ECC"/>
    <w:rsid w:val="00A01D30"/>
    <w:rsid w:val="00A03472"/>
    <w:rsid w:val="00A05D84"/>
    <w:rsid w:val="00A155EE"/>
    <w:rsid w:val="00A20808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6AE"/>
    <w:rsid w:val="00AE1160"/>
    <w:rsid w:val="00AE203C"/>
    <w:rsid w:val="00AE2E74"/>
    <w:rsid w:val="00AE5FCB"/>
    <w:rsid w:val="00AF2C1E"/>
    <w:rsid w:val="00B01BED"/>
    <w:rsid w:val="00B06142"/>
    <w:rsid w:val="00B135B1"/>
    <w:rsid w:val="00B177E9"/>
    <w:rsid w:val="00B3130B"/>
    <w:rsid w:val="00B31492"/>
    <w:rsid w:val="00B40ADB"/>
    <w:rsid w:val="00B43B77"/>
    <w:rsid w:val="00B43E80"/>
    <w:rsid w:val="00B5097F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89A"/>
    <w:rsid w:val="00C26CB7"/>
    <w:rsid w:val="00C324C1"/>
    <w:rsid w:val="00C36992"/>
    <w:rsid w:val="00C56036"/>
    <w:rsid w:val="00C61DC5"/>
    <w:rsid w:val="00C67E92"/>
    <w:rsid w:val="00C70A26"/>
    <w:rsid w:val="00C766DF"/>
    <w:rsid w:val="00C906EE"/>
    <w:rsid w:val="00C94B98"/>
    <w:rsid w:val="00CA2B96"/>
    <w:rsid w:val="00CA5089"/>
    <w:rsid w:val="00CB42CB"/>
    <w:rsid w:val="00CD6897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67C7E"/>
    <w:rsid w:val="00D709DA"/>
    <w:rsid w:val="00D74119"/>
    <w:rsid w:val="00D8075B"/>
    <w:rsid w:val="00D8678B"/>
    <w:rsid w:val="00DA2114"/>
    <w:rsid w:val="00DC49A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4C3"/>
    <w:rsid w:val="00E63348"/>
    <w:rsid w:val="00E63FE4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46617"/>
    <w:rsid w:val="00F526AF"/>
    <w:rsid w:val="00F617C3"/>
    <w:rsid w:val="00F7066B"/>
    <w:rsid w:val="00F83B28"/>
    <w:rsid w:val="00FA46E5"/>
    <w:rsid w:val="00FB1D7B"/>
    <w:rsid w:val="00FB7DBA"/>
    <w:rsid w:val="00FC1C25"/>
    <w:rsid w:val="00FC3F45"/>
    <w:rsid w:val="00FD503F"/>
    <w:rsid w:val="00FD7589"/>
    <w:rsid w:val="00FD7A7B"/>
    <w:rsid w:val="00FD7E33"/>
    <w:rsid w:val="00FF016A"/>
    <w:rsid w:val="00FF1401"/>
    <w:rsid w:val="00FF5E7D"/>
    <w:rsid w:val="0FF0DCAB"/>
    <w:rsid w:val="7E9B0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ABC66E0A-30BD-4008-B1E4-A4AB8B95FEC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1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63185E-E16D-4970-A159-E62DCF3A3E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9FFA91-A811-4139-BD80-FD733782429C}"/>
</file>

<file path=customXml/itemProps3.xml><?xml version="1.0" encoding="utf-8"?>
<ds:datastoreItem xmlns:ds="http://schemas.openxmlformats.org/officeDocument/2006/customXml" ds:itemID="{E7080565-B80E-4405-A23E-798A56073DC2}"/>
</file>

<file path=customXml/itemProps4.xml><?xml version="1.0" encoding="utf-8"?>
<ds:datastoreItem xmlns:ds="http://schemas.openxmlformats.org/officeDocument/2006/customXml" ds:itemID="{99FBCD2A-3113-4AE3-AEB6-D84E7E7F5A1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30</cp:revision>
  <cp:lastPrinted>2019-02-06T12:12:00Z</cp:lastPrinted>
  <dcterms:created xsi:type="dcterms:W3CDTF">2019-10-16T16:23:00Z</dcterms:created>
  <dcterms:modified xsi:type="dcterms:W3CDTF">2026-03-07T17:13:54Z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